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5D427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1F987F3D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3855FAF0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5588905E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7317556A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6134B998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3EC0E040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0867BD8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EDEF2C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A14BD7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8B5842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69AB02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76534B8" w14:textId="5E969144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293F9F">
        <w:rPr>
          <w:rFonts w:ascii="Avenir Next LT Pro" w:hAnsi="Avenir Next LT Pro" w:cs="Arial"/>
          <w:b/>
          <w:sz w:val="22"/>
          <w:szCs w:val="22"/>
        </w:rPr>
        <w:t>696098</w:t>
      </w:r>
    </w:p>
    <w:p w14:paraId="50A43B2D" w14:textId="5A63ADEF" w:rsidR="008E5BB4" w:rsidRPr="008E5BB4" w:rsidRDefault="00293F9F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Maasdriel</w:t>
      </w:r>
    </w:p>
    <w:p w14:paraId="477F205D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730962A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A1A9CD3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9FF23B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C0B08B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E5B16E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78A400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DC761E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502A89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0A770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844C8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C780DD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4B7B93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748366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85B468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0ADD60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7F99A3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D9E4CF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CFB269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A0426F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C56B09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4C1B2D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5F723C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525115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A17145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274306F" w14:textId="126F86CA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D3EF9">
        <w:rPr>
          <w:rFonts w:ascii="Avenir Next LT Pro" w:hAnsi="Avenir Next LT Pro" w:cs="Arial"/>
          <w:bCs/>
        </w:rPr>
        <w:t>Gemeente Maasdriel</w:t>
      </w:r>
    </w:p>
    <w:p w14:paraId="4E730291" w14:textId="2DB3A02F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9F0C89">
        <w:rPr>
          <w:rFonts w:ascii="Avenir Next LT Pro" w:hAnsi="Avenir Next LT Pro" w:cs="Arial"/>
          <w:bCs/>
        </w:rPr>
        <w:t>Postbus 10.000</w:t>
      </w:r>
    </w:p>
    <w:p w14:paraId="2D365243" w14:textId="6A0CD30D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807416">
        <w:rPr>
          <w:rFonts w:ascii="Avenir Next LT Pro" w:hAnsi="Avenir Next LT Pro" w:cs="Arial"/>
          <w:bCs/>
        </w:rPr>
        <w:t>5330 GA  Kerkdriel</w:t>
      </w:r>
    </w:p>
    <w:p w14:paraId="17FEA929" w14:textId="62346198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D3EF9">
        <w:rPr>
          <w:rFonts w:ascii="Avenir Next LT Pro" w:hAnsi="Avenir Next LT Pro" w:cs="Arial"/>
          <w:bCs/>
        </w:rPr>
        <w:t>Kerkstraat 45</w:t>
      </w:r>
      <w:r w:rsidR="00CE58FD">
        <w:rPr>
          <w:rFonts w:ascii="Avenir Next LT Pro" w:hAnsi="Avenir Next LT Pro" w:cs="Arial"/>
          <w:bCs/>
        </w:rPr>
        <w:t xml:space="preserve">, 5331 CB  </w:t>
      </w:r>
      <w:r w:rsidR="00E66D1E">
        <w:rPr>
          <w:rFonts w:ascii="Avenir Next LT Pro" w:hAnsi="Avenir Next LT Pro" w:cs="Arial"/>
          <w:bCs/>
        </w:rPr>
        <w:t>Kerk</w:t>
      </w:r>
      <w:r w:rsidR="00CE58FD">
        <w:rPr>
          <w:rFonts w:ascii="Avenir Next LT Pro" w:hAnsi="Avenir Next LT Pro" w:cs="Arial"/>
          <w:bCs/>
        </w:rPr>
        <w:t>driel</w:t>
      </w:r>
    </w:p>
    <w:p w14:paraId="1FAC550D" w14:textId="2C5558AD" w:rsidR="00105DFA" w:rsidRPr="00CE58FD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CE58FD">
        <w:rPr>
          <w:rFonts w:ascii="Avenir Next LT Pro" w:hAnsi="Avenir Next LT Pro" w:cs="Arial"/>
          <w:color w:val="000000"/>
        </w:rPr>
        <w:t xml:space="preserve">Datum: </w:t>
      </w:r>
      <w:r w:rsidRPr="00CE58FD">
        <w:rPr>
          <w:rFonts w:ascii="Avenir Next LT Pro" w:hAnsi="Avenir Next LT Pro" w:cs="Arial"/>
          <w:color w:val="000000"/>
        </w:rPr>
        <w:tab/>
      </w:r>
      <w:r w:rsidR="00807416">
        <w:rPr>
          <w:rFonts w:ascii="Avenir Next LT Pro" w:hAnsi="Avenir Next LT Pro" w:cs="Arial"/>
          <w:bCs/>
        </w:rPr>
        <w:t>23 mei 2023</w:t>
      </w:r>
    </w:p>
    <w:p w14:paraId="31478E51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212B94EA" w14:textId="77777777" w:rsidR="00673B49" w:rsidRDefault="00673B49" w:rsidP="007D056C">
      <w:pPr>
        <w:rPr>
          <w:rFonts w:ascii="Arial" w:hAnsi="Arial" w:cs="Arial"/>
        </w:rPr>
      </w:pPr>
    </w:p>
    <w:p w14:paraId="1FFCA688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3A8D7ADC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60AF2063" w14:textId="77777777" w:rsidR="00003FEB" w:rsidRDefault="00003FEB">
      <w:pPr>
        <w:rPr>
          <w:rFonts w:ascii="Gill Sans MT" w:hAnsi="Gill Sans MT" w:cs="Tahoma"/>
          <w:sz w:val="22"/>
        </w:rPr>
      </w:pPr>
    </w:p>
    <w:p w14:paraId="0CCF7EA0" w14:textId="011CF155" w:rsidR="0046314E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135739973" w:history="1">
        <w:r w:rsidR="0046314E" w:rsidRPr="00B5046D">
          <w:rPr>
            <w:rStyle w:val="Hyperlink"/>
            <w:rFonts w:ascii="Avenir Next LT Pro" w:hAnsi="Avenir Next LT Pro"/>
            <w:noProof/>
          </w:rPr>
          <w:t>1. Inleiding</w:t>
        </w:r>
        <w:r w:rsidR="0046314E">
          <w:rPr>
            <w:noProof/>
            <w:webHidden/>
          </w:rPr>
          <w:tab/>
        </w:r>
        <w:r w:rsidR="0046314E">
          <w:rPr>
            <w:noProof/>
            <w:webHidden/>
          </w:rPr>
          <w:fldChar w:fldCharType="begin"/>
        </w:r>
        <w:r w:rsidR="0046314E">
          <w:rPr>
            <w:noProof/>
            <w:webHidden/>
          </w:rPr>
          <w:instrText xml:space="preserve"> PAGEREF _Toc135739973 \h </w:instrText>
        </w:r>
        <w:r w:rsidR="0046314E">
          <w:rPr>
            <w:noProof/>
            <w:webHidden/>
          </w:rPr>
        </w:r>
        <w:r w:rsidR="0046314E">
          <w:rPr>
            <w:noProof/>
            <w:webHidden/>
          </w:rPr>
          <w:fldChar w:fldCharType="separate"/>
        </w:r>
        <w:r w:rsidR="0046314E">
          <w:rPr>
            <w:noProof/>
            <w:webHidden/>
          </w:rPr>
          <w:t>1</w:t>
        </w:r>
        <w:r w:rsidR="0046314E">
          <w:rPr>
            <w:noProof/>
            <w:webHidden/>
          </w:rPr>
          <w:fldChar w:fldCharType="end"/>
        </w:r>
      </w:hyperlink>
    </w:p>
    <w:p w14:paraId="0F396F8F" w14:textId="5AA1A38F" w:rsidR="0046314E" w:rsidRDefault="0046314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5739974" w:history="1">
        <w:r w:rsidRPr="00B5046D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_Toc135739974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979739A" w14:textId="130EE30B" w:rsidR="0046314E" w:rsidRDefault="0046314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5739975" w:history="1">
        <w:r w:rsidRPr="00B5046D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_Toc135739975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354ACB1" w14:textId="3CEEB9A4" w:rsidR="0046314E" w:rsidRDefault="0046314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5739976" w:history="1">
        <w:r w:rsidRPr="00B5046D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_Toc135739976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71E2A8" w14:textId="328E88A8" w:rsidR="0046314E" w:rsidRDefault="0046314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5739977" w:history="1">
        <w:r w:rsidRPr="00B5046D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_Toc135739977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611377F" w14:textId="1CAFC9D1" w:rsidR="0046314E" w:rsidRDefault="0046314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5739978" w:history="1">
        <w:r w:rsidRPr="00B5046D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_Toc135739978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D8AF5A1" w14:textId="021CBE03" w:rsidR="0046314E" w:rsidRDefault="0046314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35739979" w:history="1">
        <w:r w:rsidRPr="00B5046D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_Toc135739979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419CF0D" w14:textId="26FDE9F2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5D28F1B3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6CD40EA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0B3FFF2B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135739973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312CC3E7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1D644000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29F7F3A1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284A20BC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3ED69D72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135739974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4A62ED63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039DA09" w14:textId="1380221D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1335D8">
        <w:rPr>
          <w:rFonts w:ascii="Avenir Next LT Pro" w:hAnsi="Avenir Next LT Pro" w:cs="Arial"/>
          <w:bCs/>
        </w:rPr>
        <w:t>696098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566E7AC3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67686F77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2C892643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248D9FC0" w14:textId="77777777" w:rsidR="00042EAD" w:rsidRPr="001335D8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335D8">
        <w:rPr>
          <w:rFonts w:ascii="Avenir Next LT Pro" w:hAnsi="Avenir Next LT Pro" w:cs="Arial"/>
        </w:rPr>
        <w:t>Snoeiwerkzaamheden aan bomen</w:t>
      </w:r>
    </w:p>
    <w:p w14:paraId="68364032" w14:textId="77777777" w:rsidR="00042EAD" w:rsidRPr="001335D8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335D8">
        <w:rPr>
          <w:rFonts w:ascii="Avenir Next LT Pro" w:hAnsi="Avenir Next LT Pro" w:cs="Arial"/>
        </w:rPr>
        <w:t>Verwijderen bomen</w:t>
      </w:r>
    </w:p>
    <w:p w14:paraId="0449A7E4" w14:textId="77777777" w:rsidR="00042EAD" w:rsidRPr="001335D8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335D8">
        <w:rPr>
          <w:rFonts w:ascii="Avenir Next LT Pro" w:hAnsi="Avenir Next LT Pro" w:cs="Arial"/>
        </w:rPr>
        <w:t>Verwijderen stobben</w:t>
      </w:r>
    </w:p>
    <w:p w14:paraId="18BA949F" w14:textId="77777777" w:rsidR="00042EAD" w:rsidRPr="001335D8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335D8">
        <w:rPr>
          <w:rFonts w:ascii="Avenir Next LT Pro" w:hAnsi="Avenir Next LT Pro" w:cs="Arial"/>
        </w:rPr>
        <w:t>Digitaal registreren van uitgevoerde werkzaamheden</w:t>
      </w:r>
    </w:p>
    <w:p w14:paraId="48E4537B" w14:textId="641F8D40" w:rsidR="005F1ABA" w:rsidRPr="001335D8" w:rsidRDefault="001335D8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1335D8">
        <w:rPr>
          <w:rFonts w:ascii="Avenir Next LT Pro" w:hAnsi="Avenir Next LT Pro" w:cs="Arial"/>
          <w:bCs/>
        </w:rPr>
        <w:t>Uitvoeren van bijkomende werkzaamheden</w:t>
      </w:r>
    </w:p>
    <w:p w14:paraId="7A63669A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526428BE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677BD22B" w14:textId="37966D7B" w:rsidR="00003FEB" w:rsidRPr="008A735C" w:rsidRDefault="00E84574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143AB0F6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2AA39214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135739975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6027D26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2BF515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309F8E75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428E60F" w14:textId="077C0F79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E84574">
        <w:rPr>
          <w:rFonts w:ascii="Avenir Next LT Pro" w:hAnsi="Avenir Next LT Pro" w:cs="Arial"/>
          <w:bCs/>
        </w:rPr>
        <w:t>Gemeente Maasdriel</w:t>
      </w:r>
    </w:p>
    <w:p w14:paraId="600EB932" w14:textId="2614818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E84574">
        <w:rPr>
          <w:rFonts w:ascii="Avenir Next LT Pro" w:hAnsi="Avenir Next LT Pro" w:cs="Arial"/>
          <w:bCs/>
        </w:rPr>
        <w:t>Kerkstraat 45</w:t>
      </w:r>
    </w:p>
    <w:p w14:paraId="2FE394CC" w14:textId="6F08AB70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E84574">
        <w:rPr>
          <w:rFonts w:ascii="Avenir Next LT Pro" w:hAnsi="Avenir Next LT Pro" w:cs="Arial"/>
          <w:bCs/>
        </w:rPr>
        <w:t>5331 CB</w:t>
      </w:r>
      <w:r w:rsidR="009135B3">
        <w:rPr>
          <w:rFonts w:ascii="Avenir Next LT Pro" w:hAnsi="Avenir Next LT Pro" w:cs="Arial"/>
          <w:bCs/>
        </w:rPr>
        <w:t xml:space="preserve">  Kerkdriel</w:t>
      </w:r>
    </w:p>
    <w:p w14:paraId="48D02396" w14:textId="70EF683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135B3">
        <w:rPr>
          <w:rFonts w:ascii="Avenir Next LT Pro" w:hAnsi="Avenir Next LT Pro" w:cs="Arial"/>
          <w:bCs/>
        </w:rPr>
        <w:t>14 0418</w:t>
      </w:r>
    </w:p>
    <w:p w14:paraId="73F20449" w14:textId="17EEC66F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135B3">
        <w:rPr>
          <w:rFonts w:ascii="Avenir Next LT Pro" w:hAnsi="Avenir Next LT Pro" w:cs="Arial"/>
          <w:bCs/>
        </w:rPr>
        <w:t>R. van der Stee</w:t>
      </w:r>
      <w:r w:rsidR="006673C2">
        <w:rPr>
          <w:rFonts w:ascii="Avenir Next LT Pro" w:hAnsi="Avenir Next LT Pro" w:cs="Arial"/>
          <w:bCs/>
        </w:rPr>
        <w:t>g</w:t>
      </w:r>
    </w:p>
    <w:p w14:paraId="269B59B6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30CD51E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4FCB6933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498FAD68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27FC4D7E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1535A508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4608D79B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5C443BE2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40BA407E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4448F11F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3D5719D0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8782680" w14:textId="77777777" w:rsidR="006673C2" w:rsidRPr="008A735C" w:rsidRDefault="006673C2" w:rsidP="006673C2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Maasdriel</w:t>
      </w:r>
    </w:p>
    <w:p w14:paraId="6469DCA2" w14:textId="77777777" w:rsidR="006673C2" w:rsidRPr="008A735C" w:rsidRDefault="006673C2" w:rsidP="006673C2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Kerkstraat 45</w:t>
      </w:r>
    </w:p>
    <w:p w14:paraId="4C420E6A" w14:textId="77777777" w:rsidR="006673C2" w:rsidRPr="008A735C" w:rsidRDefault="006673C2" w:rsidP="006673C2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5331 CB  Kerkdriel</w:t>
      </w:r>
    </w:p>
    <w:p w14:paraId="1D2FD100" w14:textId="77777777" w:rsidR="006673C2" w:rsidRPr="008A735C" w:rsidRDefault="006673C2" w:rsidP="006673C2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14 0418</w:t>
      </w:r>
    </w:p>
    <w:p w14:paraId="4E71B455" w14:textId="77777777" w:rsidR="006673C2" w:rsidRPr="008A735C" w:rsidRDefault="006673C2" w:rsidP="006673C2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van der Steeg</w:t>
      </w:r>
    </w:p>
    <w:p w14:paraId="607FB320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1E07AE57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27B7FFAC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58D82893" w14:textId="6425C7CF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673C2">
        <w:rPr>
          <w:rFonts w:ascii="Avenir Next LT Pro" w:hAnsi="Avenir Next LT Pro" w:cs="Arial"/>
          <w:bCs/>
        </w:rPr>
        <w:t>696098</w:t>
      </w:r>
    </w:p>
    <w:p w14:paraId="779966F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311051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EFC8BD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98D53B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DD1EF3F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9D41437" w14:textId="77777777" w:rsidR="00861DF4" w:rsidRPr="008A735C" w:rsidRDefault="00861DF4">
      <w:pPr>
        <w:rPr>
          <w:rFonts w:ascii="Avenir Next LT Pro" w:hAnsi="Avenir Next LT Pro" w:cs="Arial"/>
        </w:rPr>
      </w:pPr>
    </w:p>
    <w:p w14:paraId="28182AAB" w14:textId="77777777" w:rsidR="00861DF4" w:rsidRPr="008A735C" w:rsidRDefault="00861DF4">
      <w:pPr>
        <w:rPr>
          <w:rFonts w:ascii="Avenir Next LT Pro" w:hAnsi="Avenir Next LT Pro" w:cs="Arial"/>
        </w:rPr>
      </w:pPr>
    </w:p>
    <w:p w14:paraId="4229ADCD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53FD567B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135739976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38EB91B0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4040E115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1407BBCC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7BC3A6F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554EBE9C" w14:textId="77777777" w:rsidR="006673C2" w:rsidRPr="008A735C" w:rsidRDefault="006673C2" w:rsidP="006673C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Maasdriel</w:t>
      </w:r>
    </w:p>
    <w:p w14:paraId="48F33B0A" w14:textId="77777777" w:rsidR="006673C2" w:rsidRPr="008A735C" w:rsidRDefault="006673C2" w:rsidP="006673C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Kerkstraat 45</w:t>
      </w:r>
    </w:p>
    <w:p w14:paraId="362CDCB4" w14:textId="77777777" w:rsidR="006673C2" w:rsidRPr="008A735C" w:rsidRDefault="006673C2" w:rsidP="006673C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5331 CB  Kerkdriel</w:t>
      </w:r>
    </w:p>
    <w:p w14:paraId="721BB8B5" w14:textId="4F64E74C" w:rsidR="006673C2" w:rsidRPr="008A735C" w:rsidRDefault="006673C2" w:rsidP="006673C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14 0418</w:t>
      </w:r>
    </w:p>
    <w:p w14:paraId="2C89F75C" w14:textId="316D766C" w:rsidR="006673C2" w:rsidRPr="008A735C" w:rsidRDefault="006673C2" w:rsidP="006673C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van der Steeg</w:t>
      </w:r>
    </w:p>
    <w:p w14:paraId="322E96F1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06177B6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763A6AFD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3A275F00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135739977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13745CD8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21A75C6" w14:textId="763505BB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6673C2">
        <w:rPr>
          <w:rFonts w:ascii="Avenir Next LT Pro" w:hAnsi="Avenir Next LT Pro" w:cs="Arial"/>
          <w:bCs/>
        </w:rPr>
        <w:t>696098</w:t>
      </w:r>
      <w:r w:rsidR="00CF57AF" w:rsidRPr="008A735C">
        <w:rPr>
          <w:rFonts w:ascii="Avenir Next LT Pro" w:hAnsi="Avenir Next LT Pro" w:cs="Arial"/>
        </w:rPr>
        <w:t>.</w:t>
      </w:r>
    </w:p>
    <w:p w14:paraId="7C252CAE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393003E0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02117B2D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73AF15CE" w14:textId="77777777" w:rsidR="004064DB" w:rsidRPr="004064DB" w:rsidRDefault="004064DB" w:rsidP="004064DB">
      <w:pPr>
        <w:rPr>
          <w:rFonts w:ascii="Arial" w:hAnsi="Arial" w:cs="Arial"/>
        </w:rPr>
      </w:pPr>
    </w:p>
    <w:p w14:paraId="1EE48357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3F8F629E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135739978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7AC72235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BA67095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44785127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6CE0F6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3A327C4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3DD7563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09123C7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52538F50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5B39C551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6AEE299" w14:textId="77777777" w:rsidTr="007058D2">
        <w:trPr>
          <w:cantSplit/>
          <w:trHeight w:val="280"/>
        </w:trPr>
        <w:tc>
          <w:tcPr>
            <w:tcW w:w="1126" w:type="dxa"/>
          </w:tcPr>
          <w:p w14:paraId="6AADD69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A0D3EBC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92C85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1C149762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5D0042A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6E09AF0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048D49E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3B592E8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675A1A4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BA0E551" w14:textId="77777777" w:rsidTr="007058D2">
        <w:trPr>
          <w:cantSplit/>
          <w:trHeight w:val="280"/>
        </w:trPr>
        <w:tc>
          <w:tcPr>
            <w:tcW w:w="1126" w:type="dxa"/>
          </w:tcPr>
          <w:p w14:paraId="7E37C20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C1B5418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F75F68E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6B809D9E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402BB64D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FD8435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03C5D61A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57B345B0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854B27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EDB7E88" w14:textId="77777777" w:rsidTr="007058D2">
        <w:trPr>
          <w:cantSplit/>
          <w:trHeight w:val="280"/>
        </w:trPr>
        <w:tc>
          <w:tcPr>
            <w:tcW w:w="1126" w:type="dxa"/>
          </w:tcPr>
          <w:p w14:paraId="668A3F9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0B5BAA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6C660C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37A758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BFC66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5D02C8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4EC2B66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2B2AC852" w14:textId="77777777" w:rsidTr="007058D2">
        <w:trPr>
          <w:cantSplit/>
          <w:trHeight w:val="280"/>
        </w:trPr>
        <w:tc>
          <w:tcPr>
            <w:tcW w:w="1126" w:type="dxa"/>
          </w:tcPr>
          <w:p w14:paraId="6591F25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B0A994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0A7BA1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D9B217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36041B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C55DF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B1F8A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A9D4CE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1F9B134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3F65D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326A7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C056F62" w14:textId="77777777" w:rsidTr="007058D2">
        <w:trPr>
          <w:cantSplit/>
          <w:trHeight w:val="280"/>
        </w:trPr>
        <w:tc>
          <w:tcPr>
            <w:tcW w:w="1126" w:type="dxa"/>
          </w:tcPr>
          <w:p w14:paraId="2353C6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FE01A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373457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83D7E8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A2C3B7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F21B1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8C854D3" w14:textId="77777777" w:rsidTr="007058D2">
        <w:trPr>
          <w:cantSplit/>
          <w:trHeight w:val="280"/>
        </w:trPr>
        <w:tc>
          <w:tcPr>
            <w:tcW w:w="1126" w:type="dxa"/>
          </w:tcPr>
          <w:p w14:paraId="378EE76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04F59D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F3672A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D88F6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02A03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C9152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53C60D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5BE76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C82761A" w14:textId="77777777" w:rsidTr="007058D2">
        <w:trPr>
          <w:cantSplit/>
          <w:trHeight w:val="280"/>
        </w:trPr>
        <w:tc>
          <w:tcPr>
            <w:tcW w:w="1126" w:type="dxa"/>
          </w:tcPr>
          <w:p w14:paraId="586ADB4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66BD8BD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266943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451D03C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1AE731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AFE0D48" w14:textId="77777777" w:rsidTr="007058D2">
        <w:trPr>
          <w:cantSplit/>
          <w:trHeight w:val="280"/>
        </w:trPr>
        <w:tc>
          <w:tcPr>
            <w:tcW w:w="1126" w:type="dxa"/>
          </w:tcPr>
          <w:p w14:paraId="53F98C2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7819FD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2DCAF8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7469406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49A99D0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0AFA9A4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F505B6D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18D01707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2102464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898BD4B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4050B05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289292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12FBEB0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6575023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54E24C5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8B36B94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66A2A57C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846D366" w14:textId="77777777" w:rsidTr="00D44A98">
        <w:trPr>
          <w:cantSplit/>
          <w:trHeight w:val="280"/>
        </w:trPr>
        <w:tc>
          <w:tcPr>
            <w:tcW w:w="1126" w:type="dxa"/>
          </w:tcPr>
          <w:p w14:paraId="6632C4F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4BAF40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33152A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263D299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371339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78D3ED81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754B780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6B48A2A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C9488C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494F34D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EAB2F6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1D086426" w14:textId="77777777" w:rsidTr="00D44A98">
        <w:trPr>
          <w:cantSplit/>
          <w:trHeight w:val="280"/>
        </w:trPr>
        <w:tc>
          <w:tcPr>
            <w:tcW w:w="1126" w:type="dxa"/>
          </w:tcPr>
          <w:p w14:paraId="2028941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FC644B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447252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86A237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E03A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39632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F9EE0B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1F69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1B729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95E5443" w14:textId="77777777" w:rsidTr="00D44A98">
        <w:trPr>
          <w:cantSplit/>
          <w:trHeight w:val="280"/>
        </w:trPr>
        <w:tc>
          <w:tcPr>
            <w:tcW w:w="1126" w:type="dxa"/>
          </w:tcPr>
          <w:p w14:paraId="65F6D6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98A1E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2C6ABF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C0A8A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C13F5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C3C45C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550DC3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1CAE7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72520B9" w14:textId="77777777" w:rsidTr="00D44A98">
        <w:trPr>
          <w:cantSplit/>
          <w:trHeight w:val="280"/>
        </w:trPr>
        <w:tc>
          <w:tcPr>
            <w:tcW w:w="1126" w:type="dxa"/>
          </w:tcPr>
          <w:p w14:paraId="42D3754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54787C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42FB1D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4C707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8A17D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6C0EC3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32EF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46652FF9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32EE4A56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7AA687C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69AE16FF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61B3C28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483A517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00532FD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125E67F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4AC7AFB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BD3A629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56B5142B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054995C7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019A6C5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1C3BA37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36FB063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572A463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0BD52A4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0BC41F1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DE996C2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614308F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7303AC2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EF09BE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1F9AB6D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0D64B3D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6B54FEB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36BDE0F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2D6B6B9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0D0C861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80ACDF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4774A74D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7E1A28B1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63BBDD52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39267AB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143E95D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400777B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798908D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1925EE8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5F3BE48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17BB70E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0CE62D0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755AFFD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3F16F80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6F364C0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110EC14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45077C75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C98155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176D0E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463990F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297AA25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60B3477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58C961D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40BC5FF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15BB145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7455B14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B3E793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6BCC4E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02DA221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055B90B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24CBC90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38ECB8E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6C7E418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42A5DF9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7080942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0FBF86C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41A1B97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32FEC88A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67F95F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7A9DB9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0A5ABB34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55CC70F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1F167A9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3C6AAC6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6365D82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5522CC2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73601DD6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4965946D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8FBF2D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72C2CCF2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549FE26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14BD10B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3435FB2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15F1623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68507C7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06FFE140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363D4E36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68EE2F7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4A04E9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4F2ABB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B2C80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1AF822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20664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F9BF143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171149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A30A60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75D151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FF951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08270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3CDA81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3B703F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20648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BCD57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F57562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491216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BA99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930E65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1E7F9BF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C83768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A65DA3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070BE3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403E9FE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3D88F27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49CA12F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845C0B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6FE9DB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F57E0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EF9DE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89102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3D11F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3BF4E23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B64B7E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1EFF68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DD09EB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764880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6C32FF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913CBC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77D823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F9213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7B2AE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2961B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96911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499AA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3F6EDE1" w14:textId="77777777" w:rsidTr="006E7A96">
        <w:trPr>
          <w:cantSplit/>
          <w:trHeight w:val="280"/>
        </w:trPr>
        <w:tc>
          <w:tcPr>
            <w:tcW w:w="1126" w:type="dxa"/>
          </w:tcPr>
          <w:p w14:paraId="0D258184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72E64E8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85FD6B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FBC97D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1194AB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254899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02EBB9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DFA55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D6BC6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06349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31CBD7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9DE0B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C3A75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310723B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18FB22B1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135739979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756EB14C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2949803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0998780B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39420661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E48ED" w14:textId="77777777" w:rsidR="00674836" w:rsidRDefault="00674836">
      <w:r>
        <w:separator/>
      </w:r>
    </w:p>
  </w:endnote>
  <w:endnote w:type="continuationSeparator" w:id="0">
    <w:p w14:paraId="5172C8E0" w14:textId="77777777" w:rsidR="00674836" w:rsidRDefault="00674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68214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0B0909E4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F5F9B85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46D5BEF6" wp14:editId="110BB45E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6AB29E0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130B0A2C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09133B31" wp14:editId="41D26D64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BE876C7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62298D2E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40BB5DB6" wp14:editId="6F06D46C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EEEE9B9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7410341C" wp14:editId="2CAC0032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F94C856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530C8474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5D9058E7" wp14:editId="05AF6E7D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658AAA4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7C8C" w14:textId="77777777" w:rsidR="00674836" w:rsidRDefault="00674836">
      <w:r>
        <w:separator/>
      </w:r>
    </w:p>
  </w:footnote>
  <w:footnote w:type="continuationSeparator" w:id="0">
    <w:p w14:paraId="4403E389" w14:textId="77777777" w:rsidR="00674836" w:rsidRDefault="00674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FED66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964F7A4" wp14:editId="017D12EB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845B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364B67A9" wp14:editId="05D49145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528109046">
    <w:abstractNumId w:val="26"/>
  </w:num>
  <w:num w:numId="2" w16cid:durableId="1475682495">
    <w:abstractNumId w:val="20"/>
  </w:num>
  <w:num w:numId="3" w16cid:durableId="210382907">
    <w:abstractNumId w:val="10"/>
  </w:num>
  <w:num w:numId="4" w16cid:durableId="477574320">
    <w:abstractNumId w:val="25"/>
  </w:num>
  <w:num w:numId="5" w16cid:durableId="1694265233">
    <w:abstractNumId w:val="13"/>
  </w:num>
  <w:num w:numId="6" w16cid:durableId="353653793">
    <w:abstractNumId w:val="11"/>
  </w:num>
  <w:num w:numId="7" w16cid:durableId="1104501172">
    <w:abstractNumId w:val="8"/>
  </w:num>
  <w:num w:numId="8" w16cid:durableId="1964338857">
    <w:abstractNumId w:val="4"/>
  </w:num>
  <w:num w:numId="9" w16cid:durableId="678502370">
    <w:abstractNumId w:val="9"/>
  </w:num>
  <w:num w:numId="10" w16cid:durableId="1326130971">
    <w:abstractNumId w:val="22"/>
  </w:num>
  <w:num w:numId="11" w16cid:durableId="1456757480">
    <w:abstractNumId w:val="2"/>
  </w:num>
  <w:num w:numId="12" w16cid:durableId="1414744935">
    <w:abstractNumId w:val="5"/>
  </w:num>
  <w:num w:numId="13" w16cid:durableId="1456172361">
    <w:abstractNumId w:val="14"/>
  </w:num>
  <w:num w:numId="14" w16cid:durableId="1573199903">
    <w:abstractNumId w:val="15"/>
  </w:num>
  <w:num w:numId="15" w16cid:durableId="372272938">
    <w:abstractNumId w:val="24"/>
  </w:num>
  <w:num w:numId="16" w16cid:durableId="240483169">
    <w:abstractNumId w:val="28"/>
  </w:num>
  <w:num w:numId="17" w16cid:durableId="1808429661">
    <w:abstractNumId w:val="23"/>
  </w:num>
  <w:num w:numId="18" w16cid:durableId="819348434">
    <w:abstractNumId w:val="0"/>
  </w:num>
  <w:num w:numId="19" w16cid:durableId="352147689">
    <w:abstractNumId w:val="6"/>
  </w:num>
  <w:num w:numId="20" w16cid:durableId="1047870539">
    <w:abstractNumId w:val="27"/>
  </w:num>
  <w:num w:numId="21" w16cid:durableId="443578215">
    <w:abstractNumId w:val="21"/>
  </w:num>
  <w:num w:numId="22" w16cid:durableId="886649480">
    <w:abstractNumId w:val="12"/>
  </w:num>
  <w:num w:numId="23" w16cid:durableId="659500186">
    <w:abstractNumId w:val="1"/>
  </w:num>
  <w:num w:numId="24" w16cid:durableId="25838152">
    <w:abstractNumId w:val="16"/>
  </w:num>
  <w:num w:numId="25" w16cid:durableId="681861942">
    <w:abstractNumId w:val="7"/>
  </w:num>
  <w:num w:numId="26" w16cid:durableId="2029327895">
    <w:abstractNumId w:val="18"/>
  </w:num>
  <w:num w:numId="27" w16cid:durableId="1937128165">
    <w:abstractNumId w:val="17"/>
  </w:num>
  <w:num w:numId="28" w16cid:durableId="1759014568">
    <w:abstractNumId w:val="3"/>
  </w:num>
  <w:num w:numId="29" w16cid:durableId="75211887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836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35D8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93F9F"/>
    <w:rsid w:val="002A0FA2"/>
    <w:rsid w:val="002A58C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57D5F"/>
    <w:rsid w:val="0046314E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673C2"/>
    <w:rsid w:val="00671AF6"/>
    <w:rsid w:val="00673B49"/>
    <w:rsid w:val="00674836"/>
    <w:rsid w:val="00693347"/>
    <w:rsid w:val="00695CD5"/>
    <w:rsid w:val="006A0711"/>
    <w:rsid w:val="006C14ED"/>
    <w:rsid w:val="006C36C9"/>
    <w:rsid w:val="006C6FAD"/>
    <w:rsid w:val="006C7F61"/>
    <w:rsid w:val="006D3EF9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416"/>
    <w:rsid w:val="0080752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35B3"/>
    <w:rsid w:val="00915771"/>
    <w:rsid w:val="00921AD1"/>
    <w:rsid w:val="009323F1"/>
    <w:rsid w:val="00943E71"/>
    <w:rsid w:val="0095513E"/>
    <w:rsid w:val="009D5EB9"/>
    <w:rsid w:val="009D72BC"/>
    <w:rsid w:val="009E3360"/>
    <w:rsid w:val="009E74BC"/>
    <w:rsid w:val="009F0C89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E58FD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66D1E"/>
    <w:rsid w:val="00E74AC5"/>
    <w:rsid w:val="00E84574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2B267E0E"/>
  <w15:chartTrackingRefBased/>
  <w15:docId w15:val="{8EC485E4-AED8-4D4E-A29E-3746A04A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5" ma:contentTypeDescription="Een nieuw document maken." ma:contentTypeScope="" ma:versionID="9be38d69ce4118c7cf6d5d7a01b5fb25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cad944873a062e0e30fc436dfb65028b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FEA9A8-67FE-47BE-AC98-7BAAB4C0577C}"/>
</file>

<file path=customXml/itemProps3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8</TotalTime>
  <Pages>12</Pages>
  <Words>1018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9006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12</cp:revision>
  <cp:lastPrinted>2016-12-02T11:43:00Z</cp:lastPrinted>
  <dcterms:created xsi:type="dcterms:W3CDTF">2023-05-23T11:04:00Z</dcterms:created>
  <dcterms:modified xsi:type="dcterms:W3CDTF">2023-05-23T11:12:00Z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